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bookmarkStart w:id="0" w:name="_GoBack"/>
      <w:bookmarkEnd w:id="0"/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Slovenije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4C39F" w14:textId="77777777" w:rsidR="00B95771" w:rsidRDefault="00B9577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A88CA22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25A0C" w14:textId="77777777" w:rsidR="00B95771" w:rsidRDefault="00B9577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DB28B" w14:textId="77777777" w:rsidR="00B95771" w:rsidRDefault="00B9577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5D18E235" w:rsidR="00C0552D" w:rsidRPr="00661C62" w:rsidRDefault="00661C62" w:rsidP="0018607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186071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559D79A6" w:rsidR="00C0552D" w:rsidRPr="00661C62" w:rsidRDefault="00B419E9" w:rsidP="00B9577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95771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5771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316DF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577C98-728A-49A4-A935-1D1F64B06C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ED07385-1A98-4CE5-A0BF-E38EB9D01F0D}"/>
</file>

<file path=customXml/itemProps4.xml><?xml version="1.0" encoding="utf-8"?>
<ds:datastoreItem xmlns:ds="http://schemas.openxmlformats.org/officeDocument/2006/customXml" ds:itemID="{D8B58F34-A0DE-4037-942D-B55DC3DF1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385</Words>
  <Characters>2200</Characters>
  <Application>Microsoft Office Word</Application>
  <DocSecurity>4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</cp:revision>
  <cp:lastPrinted>2016-01-04T14:38:00Z</cp:lastPrinted>
  <dcterms:created xsi:type="dcterms:W3CDTF">2022-07-13T10:39:00Z</dcterms:created>
  <dcterms:modified xsi:type="dcterms:W3CDTF">2022-07-13T10:39:00Z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